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55B04" w14:textId="77777777" w:rsidR="003A65E5" w:rsidRDefault="003A65E5" w:rsidP="003A65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COURT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381A8B1" w14:textId="77777777" w:rsidR="003A65E5" w:rsidRDefault="003A65E5" w:rsidP="003A65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031769A" w14:textId="77777777" w:rsidR="003A65E5" w:rsidRDefault="003A65E5" w:rsidP="003A65E5">
      <w:pPr>
        <w:pStyle w:val="NoSpacing"/>
        <w:rPr>
          <w:rFonts w:cs="Times New Roman"/>
          <w:szCs w:val="24"/>
        </w:rPr>
      </w:pPr>
    </w:p>
    <w:p w14:paraId="749FC5CA" w14:textId="77777777" w:rsidR="003A65E5" w:rsidRDefault="003A65E5" w:rsidP="003A65E5">
      <w:pPr>
        <w:pStyle w:val="NoSpacing"/>
        <w:rPr>
          <w:rFonts w:cs="Times New Roman"/>
          <w:szCs w:val="24"/>
        </w:rPr>
      </w:pPr>
    </w:p>
    <w:p w14:paraId="3073BA0A" w14:textId="77777777" w:rsidR="003A65E5" w:rsidRDefault="003A65E5" w:rsidP="003A65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was apprenticed to John Hylle of London, draper(q.v.).</w:t>
      </w:r>
    </w:p>
    <w:p w14:paraId="62B4DB96" w14:textId="77777777" w:rsidR="003A65E5" w:rsidRDefault="003A65E5" w:rsidP="003A65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A6B8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4F58EE0C" w14:textId="77777777" w:rsidR="003A65E5" w:rsidRDefault="003A65E5" w:rsidP="003A65E5">
      <w:pPr>
        <w:pStyle w:val="NoSpacing"/>
        <w:rPr>
          <w:rFonts w:cs="Times New Roman"/>
          <w:szCs w:val="24"/>
        </w:rPr>
      </w:pPr>
    </w:p>
    <w:p w14:paraId="21B1130F" w14:textId="77777777" w:rsidR="003A65E5" w:rsidRDefault="003A65E5" w:rsidP="003A65E5">
      <w:pPr>
        <w:pStyle w:val="NoSpacing"/>
        <w:rPr>
          <w:rFonts w:cs="Times New Roman"/>
          <w:szCs w:val="24"/>
        </w:rPr>
      </w:pPr>
    </w:p>
    <w:p w14:paraId="2134F1FB" w14:textId="77777777" w:rsidR="003A65E5" w:rsidRDefault="003A65E5" w:rsidP="003A65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September 2024</w:t>
      </w:r>
    </w:p>
    <w:p w14:paraId="2A7BDF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367E45" w14:textId="77777777" w:rsidR="003A65E5" w:rsidRDefault="003A65E5" w:rsidP="009139A6">
      <w:r>
        <w:separator/>
      </w:r>
    </w:p>
  </w:endnote>
  <w:endnote w:type="continuationSeparator" w:id="0">
    <w:p w14:paraId="0B7197A7" w14:textId="77777777" w:rsidR="003A65E5" w:rsidRDefault="003A65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D97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E30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D3B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03604" w14:textId="77777777" w:rsidR="003A65E5" w:rsidRDefault="003A65E5" w:rsidP="009139A6">
      <w:r>
        <w:separator/>
      </w:r>
    </w:p>
  </w:footnote>
  <w:footnote w:type="continuationSeparator" w:id="0">
    <w:p w14:paraId="260857DB" w14:textId="77777777" w:rsidR="003A65E5" w:rsidRDefault="003A65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6D6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0C7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08F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5E5"/>
    <w:rsid w:val="000666E0"/>
    <w:rsid w:val="002510B7"/>
    <w:rsid w:val="00270799"/>
    <w:rsid w:val="003A65E5"/>
    <w:rsid w:val="0041647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F82C6"/>
  <w15:chartTrackingRefBased/>
  <w15:docId w15:val="{98171B1B-F840-4274-AA69-1930911DD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65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2024-09-30T11:38:00Z</dcterms:created>
  <dcterms:modified xsi:type="dcterms:W3CDTF">2024-09-30T11:38:00Z</dcterms:modified>
</cp:coreProperties>
</file>